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A65FB" w:rsidRDefault="00FA65FB" w:rsidP="007415D8">
      <w:pPr>
        <w:jc w:val="center"/>
        <w:rPr>
          <w:noProof/>
          <w:lang w:eastAsia="ru-RU"/>
        </w:rPr>
      </w:pPr>
    </w:p>
    <w:p w:rsidR="007415D8" w:rsidRDefault="007415D8" w:rsidP="007415D8">
      <w:pPr>
        <w:jc w:val="center"/>
      </w:pPr>
      <w:r>
        <w:rPr>
          <w:noProof/>
          <w:lang w:eastAsia="ru-RU"/>
        </w:rPr>
        <w:drawing>
          <wp:inline distT="0" distB="0" distL="0" distR="0" wp14:anchorId="2025BAC5">
            <wp:extent cx="8463517" cy="3029141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63517" cy="30291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15D8" w:rsidRDefault="007415D8" w:rsidP="007415D8">
      <w:pPr>
        <w:jc w:val="center"/>
      </w:pPr>
      <w:r>
        <w:rPr>
          <w:noProof/>
          <w:lang w:eastAsia="ru-RU"/>
        </w:rPr>
        <w:drawing>
          <wp:inline distT="0" distB="0" distL="0" distR="0" wp14:anchorId="6B1686C1" wp14:editId="5DB7781C">
            <wp:extent cx="8367823" cy="3285460"/>
            <wp:effectExtent l="0" t="0" r="0" b="0"/>
            <wp:docPr id="5" name="Рисунок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67823" cy="3285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15D8" w:rsidRDefault="007415D8" w:rsidP="007415D8">
      <w:pPr>
        <w:jc w:val="center"/>
      </w:pPr>
    </w:p>
    <w:p w:rsidR="007415D8" w:rsidRDefault="007415D8" w:rsidP="007415D8">
      <w:pPr>
        <w:jc w:val="center"/>
      </w:pPr>
    </w:p>
    <w:p w:rsidR="007415D8" w:rsidRDefault="007415D8" w:rsidP="007415D8">
      <w:pPr>
        <w:jc w:val="center"/>
      </w:pPr>
    </w:p>
    <w:p w:rsidR="007415D8" w:rsidRDefault="007415D8" w:rsidP="007415D8">
      <w:pPr>
        <w:jc w:val="center"/>
      </w:pPr>
      <w:r>
        <w:rPr>
          <w:noProof/>
          <w:lang w:eastAsia="ru-RU"/>
        </w:rPr>
        <w:drawing>
          <wp:inline distT="0" distB="0" distL="0" distR="0" wp14:anchorId="031591CE">
            <wp:extent cx="8916155" cy="5084127"/>
            <wp:effectExtent l="0" t="0" r="0" b="254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18434" cy="50854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415D8" w:rsidRDefault="007415D8" w:rsidP="007415D8">
      <w:pPr>
        <w:jc w:val="center"/>
      </w:pPr>
    </w:p>
    <w:p w:rsidR="007415D8" w:rsidRDefault="007415D8" w:rsidP="007415D8">
      <w:pPr>
        <w:jc w:val="center"/>
      </w:pPr>
    </w:p>
    <w:p w:rsidR="007415D8" w:rsidRDefault="007415D8" w:rsidP="007415D8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4B1761EC" wp14:editId="5B1478D8">
            <wp:extent cx="8686800" cy="6124354"/>
            <wp:effectExtent l="0" t="0" r="0" b="0"/>
            <wp:docPr id="59" name="Picutre 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Picture 59"/>
                    <pic:cNvPicPr/>
                  </pic:nvPicPr>
                  <pic:blipFill rotWithShape="1">
                    <a:blip r:embed="rId8"/>
                    <a:srcRect l="1546" t="1839" r="1387" b="1839"/>
                    <a:stretch/>
                  </pic:blipFill>
                  <pic:spPr bwMode="auto">
                    <a:xfrm>
                      <a:off x="0" y="0"/>
                      <a:ext cx="8686780" cy="6124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415D8" w:rsidRDefault="007415D8" w:rsidP="007415D8">
      <w:pPr>
        <w:jc w:val="center"/>
      </w:pPr>
    </w:p>
    <w:p w:rsidR="006858C8" w:rsidRDefault="006858C8" w:rsidP="007415D8">
      <w:pPr>
        <w:jc w:val="center"/>
      </w:pPr>
    </w:p>
    <w:p w:rsidR="006858C8" w:rsidRDefault="006858C8" w:rsidP="007415D8">
      <w:pPr>
        <w:jc w:val="center"/>
      </w:pPr>
    </w:p>
    <w:p w:rsidR="006858C8" w:rsidRDefault="006858C8" w:rsidP="007415D8">
      <w:pPr>
        <w:jc w:val="center"/>
      </w:pPr>
    </w:p>
    <w:p w:rsidR="006858C8" w:rsidRDefault="006858C8" w:rsidP="007415D8">
      <w:pPr>
        <w:jc w:val="center"/>
      </w:pPr>
      <w:r>
        <w:rPr>
          <w:noProof/>
          <w:lang w:eastAsia="ru-RU"/>
        </w:rPr>
        <w:drawing>
          <wp:inline distT="0" distB="0" distL="0" distR="0" wp14:anchorId="3ABAE0DF">
            <wp:extent cx="9016409" cy="5135526"/>
            <wp:effectExtent l="0" t="0" r="0" b="825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3661" cy="51453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858C8" w:rsidRDefault="006858C8" w:rsidP="007415D8">
      <w:pPr>
        <w:jc w:val="center"/>
      </w:pPr>
    </w:p>
    <w:p w:rsidR="006858C8" w:rsidRDefault="006858C8" w:rsidP="007415D8">
      <w:pPr>
        <w:jc w:val="center"/>
      </w:pPr>
    </w:p>
    <w:p w:rsidR="006858C8" w:rsidRDefault="006858C8" w:rsidP="007415D8">
      <w:pPr>
        <w:jc w:val="center"/>
      </w:pPr>
    </w:p>
    <w:p w:rsidR="006858C8" w:rsidRDefault="006858C8" w:rsidP="007415D8">
      <w:pPr>
        <w:jc w:val="center"/>
      </w:pPr>
    </w:p>
    <w:p w:rsidR="00BF5636" w:rsidRDefault="00BF5636" w:rsidP="007415D8">
      <w:pPr>
        <w:jc w:val="center"/>
      </w:pPr>
    </w:p>
    <w:p w:rsidR="007415D8" w:rsidRDefault="004E4DCC" w:rsidP="007415D8">
      <w:pPr>
        <w:jc w:val="center"/>
      </w:pPr>
      <w:r>
        <w:rPr>
          <w:noProof/>
          <w:lang w:eastAsia="ru-RU"/>
        </w:rPr>
        <w:drawing>
          <wp:inline distT="0" distB="0" distL="0" distR="0" wp14:anchorId="390E475A" wp14:editId="73D40F8C">
            <wp:extent cx="8623005" cy="5720316"/>
            <wp:effectExtent l="0" t="0" r="6985" b="0"/>
            <wp:docPr id="27" name="Picutre 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/>
                    <pic:cNvPicPr/>
                  </pic:nvPicPr>
                  <pic:blipFill rotWithShape="1">
                    <a:blip r:embed="rId10"/>
                    <a:srcRect l="1319" t="2660" r="1439" b="1950"/>
                    <a:stretch/>
                  </pic:blipFill>
                  <pic:spPr bwMode="auto">
                    <a:xfrm>
                      <a:off x="0" y="0"/>
                      <a:ext cx="8625085" cy="57216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E4DCC" w:rsidRDefault="004E4DCC" w:rsidP="007415D8">
      <w:pPr>
        <w:jc w:val="center"/>
      </w:pPr>
    </w:p>
    <w:p w:rsidR="004E4DCC" w:rsidRDefault="004E4DCC" w:rsidP="007415D8">
      <w:pPr>
        <w:jc w:val="center"/>
      </w:pPr>
    </w:p>
    <w:p w:rsidR="004E4DCC" w:rsidRDefault="004E4DCC" w:rsidP="007415D8">
      <w:pPr>
        <w:jc w:val="center"/>
      </w:pPr>
    </w:p>
    <w:p w:rsidR="004E4DCC" w:rsidRDefault="004E4DCC" w:rsidP="007415D8">
      <w:pPr>
        <w:jc w:val="center"/>
      </w:pPr>
    </w:p>
    <w:p w:rsidR="004E4DCC" w:rsidRDefault="004E4DCC" w:rsidP="007415D8">
      <w:pPr>
        <w:jc w:val="center"/>
      </w:pPr>
      <w:r>
        <w:rPr>
          <w:noProof/>
          <w:lang w:eastAsia="ru-RU"/>
        </w:rPr>
        <w:drawing>
          <wp:inline distT="0" distB="0" distL="0" distR="0" wp14:anchorId="2172846B" wp14:editId="414EB451">
            <wp:extent cx="8896173" cy="4561368"/>
            <wp:effectExtent l="0" t="0" r="63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30776" cy="4579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58C8" w:rsidRDefault="006858C8" w:rsidP="007415D8">
      <w:pPr>
        <w:jc w:val="center"/>
      </w:pPr>
    </w:p>
    <w:p w:rsidR="006858C8" w:rsidRDefault="006858C8" w:rsidP="007415D8">
      <w:pPr>
        <w:jc w:val="center"/>
      </w:pPr>
    </w:p>
    <w:p w:rsidR="006858C8" w:rsidRDefault="006858C8" w:rsidP="007415D8">
      <w:pPr>
        <w:jc w:val="center"/>
      </w:pPr>
    </w:p>
    <w:p w:rsidR="006858C8" w:rsidRDefault="006858C8" w:rsidP="007415D8">
      <w:pPr>
        <w:jc w:val="center"/>
      </w:pPr>
    </w:p>
    <w:p w:rsidR="006858C8" w:rsidRDefault="006858C8" w:rsidP="007415D8">
      <w:pPr>
        <w:jc w:val="center"/>
      </w:pPr>
    </w:p>
    <w:p w:rsidR="006858C8" w:rsidRDefault="006858C8" w:rsidP="007415D8">
      <w:pPr>
        <w:jc w:val="center"/>
      </w:pPr>
    </w:p>
    <w:p w:rsidR="00BF5636" w:rsidRDefault="00BF5636" w:rsidP="007415D8">
      <w:pPr>
        <w:jc w:val="center"/>
        <w:rPr>
          <w:noProof/>
          <w:lang w:eastAsia="ru-RU"/>
        </w:rPr>
      </w:pPr>
    </w:p>
    <w:p w:rsidR="006858C8" w:rsidRDefault="006858C8" w:rsidP="007415D8">
      <w:pPr>
        <w:jc w:val="center"/>
      </w:pPr>
      <w:r w:rsidRPr="006858C8">
        <w:rPr>
          <w:noProof/>
          <w:lang w:eastAsia="ru-RU"/>
        </w:rPr>
        <w:drawing>
          <wp:inline distT="0" distB="0" distL="0" distR="0" wp14:anchorId="509955B3" wp14:editId="257998CF">
            <wp:extent cx="9517942" cy="5039833"/>
            <wp:effectExtent l="0" t="0" r="7620" b="8890"/>
            <wp:docPr id="2050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Рисунок 2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284"/>
                    <a:stretch/>
                  </pic:blipFill>
                  <pic:spPr bwMode="auto">
                    <a:xfrm>
                      <a:off x="0" y="0"/>
                      <a:ext cx="9518146" cy="5039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858C8" w:rsidRDefault="006858C8" w:rsidP="007415D8">
      <w:pPr>
        <w:jc w:val="center"/>
      </w:pPr>
    </w:p>
    <w:p w:rsidR="006858C8" w:rsidRDefault="006858C8" w:rsidP="007415D8">
      <w:pPr>
        <w:jc w:val="center"/>
      </w:pPr>
    </w:p>
    <w:p w:rsidR="006858C8" w:rsidRDefault="006858C8" w:rsidP="007415D8">
      <w:pPr>
        <w:jc w:val="center"/>
      </w:pPr>
    </w:p>
    <w:p w:rsidR="00BF5636" w:rsidRDefault="00BF5636" w:rsidP="007415D8">
      <w:pPr>
        <w:jc w:val="center"/>
      </w:pPr>
    </w:p>
    <w:p w:rsidR="00BF5636" w:rsidRDefault="00BF5636" w:rsidP="007415D8">
      <w:pPr>
        <w:jc w:val="center"/>
      </w:pPr>
    </w:p>
    <w:p w:rsidR="00BF5636" w:rsidRDefault="00BF5636" w:rsidP="007415D8">
      <w:pPr>
        <w:jc w:val="center"/>
      </w:pPr>
    </w:p>
    <w:p w:rsidR="00BF5636" w:rsidRDefault="00BF5636" w:rsidP="007415D8">
      <w:pPr>
        <w:jc w:val="center"/>
      </w:pPr>
    </w:p>
    <w:p w:rsidR="00C561E7" w:rsidRDefault="00BF5636" w:rsidP="007415D8">
      <w:pPr>
        <w:jc w:val="center"/>
      </w:pPr>
      <w:r>
        <w:rPr>
          <w:noProof/>
          <w:lang w:eastAsia="ru-RU"/>
        </w:rPr>
        <w:drawing>
          <wp:inline distT="0" distB="0" distL="0" distR="0" wp14:anchorId="1E657D6A" wp14:editId="368916F6">
            <wp:extent cx="9352397" cy="3476846"/>
            <wp:effectExtent l="0" t="0" r="1270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2397" cy="34768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58C8" w:rsidRDefault="006858C8" w:rsidP="007415D8">
      <w:pPr>
        <w:jc w:val="center"/>
      </w:pPr>
    </w:p>
    <w:p w:rsidR="00BF5636" w:rsidRDefault="00BF5636" w:rsidP="007415D8">
      <w:pPr>
        <w:jc w:val="center"/>
        <w:rPr>
          <w:noProof/>
          <w:lang w:eastAsia="ru-RU"/>
        </w:rPr>
      </w:pPr>
    </w:p>
    <w:p w:rsidR="00BF5636" w:rsidRDefault="00BF5636" w:rsidP="007415D8">
      <w:pPr>
        <w:jc w:val="center"/>
        <w:rPr>
          <w:noProof/>
          <w:lang w:eastAsia="ru-RU"/>
        </w:rPr>
      </w:pPr>
    </w:p>
    <w:p w:rsidR="00BF5636" w:rsidRDefault="00BF5636" w:rsidP="007415D8">
      <w:pPr>
        <w:jc w:val="center"/>
        <w:rPr>
          <w:noProof/>
          <w:lang w:eastAsia="ru-RU"/>
        </w:rPr>
      </w:pPr>
    </w:p>
    <w:p w:rsidR="00BF5636" w:rsidRDefault="00BF5636" w:rsidP="007415D8">
      <w:pPr>
        <w:jc w:val="center"/>
        <w:rPr>
          <w:noProof/>
          <w:lang w:eastAsia="ru-RU"/>
        </w:rPr>
      </w:pPr>
    </w:p>
    <w:p w:rsidR="00BF5636" w:rsidRDefault="00BF5636" w:rsidP="007415D8">
      <w:pPr>
        <w:jc w:val="center"/>
        <w:rPr>
          <w:noProof/>
          <w:lang w:eastAsia="ru-RU"/>
        </w:rPr>
      </w:pPr>
    </w:p>
    <w:p w:rsidR="00BF5636" w:rsidRDefault="00BF5636" w:rsidP="007415D8">
      <w:pPr>
        <w:jc w:val="center"/>
        <w:rPr>
          <w:noProof/>
          <w:lang w:eastAsia="ru-RU"/>
        </w:rPr>
      </w:pPr>
    </w:p>
    <w:p w:rsidR="006858C8" w:rsidRDefault="00C561E7" w:rsidP="007415D8">
      <w:pPr>
        <w:jc w:val="center"/>
      </w:pPr>
      <w:r w:rsidRPr="00C561E7">
        <w:rPr>
          <w:noProof/>
          <w:lang w:eastAsia="ru-RU"/>
        </w:rPr>
        <w:drawing>
          <wp:inline distT="0" distB="0" distL="0" distR="0" wp14:anchorId="3BEFF047" wp14:editId="7EE1AB75">
            <wp:extent cx="9494874" cy="5435937"/>
            <wp:effectExtent l="0" t="0" r="0" b="0"/>
            <wp:docPr id="14338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8" name="Рисунок 2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597"/>
                    <a:stretch/>
                  </pic:blipFill>
                  <pic:spPr bwMode="auto">
                    <a:xfrm>
                      <a:off x="0" y="0"/>
                      <a:ext cx="9497412" cy="5437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858C8" w:rsidRDefault="006858C8" w:rsidP="007415D8">
      <w:pPr>
        <w:jc w:val="center"/>
      </w:pPr>
    </w:p>
    <w:p w:rsidR="006858C8" w:rsidRDefault="006858C8" w:rsidP="007415D8">
      <w:pPr>
        <w:jc w:val="center"/>
      </w:pPr>
    </w:p>
    <w:p w:rsidR="00C561E7" w:rsidRDefault="00C561E7" w:rsidP="007415D8">
      <w:pPr>
        <w:jc w:val="center"/>
      </w:pPr>
    </w:p>
    <w:p w:rsidR="00C561E7" w:rsidRDefault="00C561E7" w:rsidP="007415D8">
      <w:pPr>
        <w:jc w:val="center"/>
      </w:pPr>
    </w:p>
    <w:p w:rsidR="00C561E7" w:rsidRDefault="00C561E7" w:rsidP="007415D8">
      <w:pPr>
        <w:jc w:val="center"/>
      </w:pPr>
    </w:p>
    <w:p w:rsidR="00C561E7" w:rsidRDefault="00C561E7" w:rsidP="007415D8">
      <w:pPr>
        <w:jc w:val="center"/>
      </w:pPr>
      <w:r>
        <w:rPr>
          <w:noProof/>
          <w:lang w:eastAsia="ru-RU"/>
        </w:rPr>
        <w:drawing>
          <wp:inline distT="0" distB="0" distL="0" distR="0" wp14:anchorId="3E671846" wp14:editId="141B18F0">
            <wp:extent cx="8982578" cy="4231758"/>
            <wp:effectExtent l="0" t="0" r="952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88386" cy="4234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61E7" w:rsidRDefault="00C561E7" w:rsidP="007415D8">
      <w:pPr>
        <w:jc w:val="center"/>
      </w:pPr>
    </w:p>
    <w:p w:rsidR="00C561E7" w:rsidRDefault="00C561E7" w:rsidP="007415D8">
      <w:pPr>
        <w:jc w:val="center"/>
      </w:pPr>
    </w:p>
    <w:p w:rsidR="00C561E7" w:rsidRDefault="00C561E7" w:rsidP="007415D8">
      <w:pPr>
        <w:jc w:val="center"/>
      </w:pPr>
    </w:p>
    <w:p w:rsidR="00C561E7" w:rsidRDefault="00C561E7" w:rsidP="007415D8">
      <w:pPr>
        <w:jc w:val="center"/>
      </w:pPr>
    </w:p>
    <w:p w:rsidR="00C561E7" w:rsidRDefault="00C561E7" w:rsidP="007415D8">
      <w:pPr>
        <w:jc w:val="center"/>
      </w:pPr>
    </w:p>
    <w:p w:rsidR="00C561E7" w:rsidRDefault="00C561E7" w:rsidP="007415D8">
      <w:pPr>
        <w:jc w:val="center"/>
      </w:pPr>
    </w:p>
    <w:p w:rsidR="00C561E7" w:rsidRDefault="00496712" w:rsidP="007415D8">
      <w:pPr>
        <w:jc w:val="center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EFA546D" wp14:editId="2485AD85">
                <wp:simplePos x="0" y="0"/>
                <wp:positionH relativeFrom="column">
                  <wp:posOffset>481330</wp:posOffset>
                </wp:positionH>
                <wp:positionV relativeFrom="paragraph">
                  <wp:posOffset>396875</wp:posOffset>
                </wp:positionV>
                <wp:extent cx="1573530" cy="371475"/>
                <wp:effectExtent l="0" t="0" r="26670" b="28575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3530" cy="3714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" o:spid="_x0000_s1026" style="position:absolute;margin-left:37.9pt;margin-top:31.25pt;width:123.9pt;height:29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" fillcolor="white [3212]" strokecolor="white [3212]" strokeweight="2pt"/>
            </w:pict>
          </mc:Fallback>
        </mc:AlternateContent>
      </w:r>
      <w:r w:rsidR="00BF563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3B14CBF" wp14:editId="63DA0B8F">
                <wp:simplePos x="0" y="0"/>
                <wp:positionH relativeFrom="column">
                  <wp:posOffset>7148003</wp:posOffset>
                </wp:positionH>
                <wp:positionV relativeFrom="paragraph">
                  <wp:posOffset>401261</wp:posOffset>
                </wp:positionV>
                <wp:extent cx="1127051" cy="371829"/>
                <wp:effectExtent l="0" t="0" r="16510" b="28575"/>
                <wp:wrapNone/>
                <wp:docPr id="11" name="Прямоугольник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7051" cy="37182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1" o:spid="_x0000_s1026" style="position:absolute;margin-left:562.85pt;margin-top:31.6pt;width:88.75pt;height:29.3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" fillcolor="white [3212]" strokecolor="white [3212]" strokeweight="2pt"/>
            </w:pict>
          </mc:Fallback>
        </mc:AlternateContent>
      </w:r>
      <w:r w:rsidR="00C561E7" w:rsidRPr="00C561E7">
        <w:rPr>
          <w:noProof/>
          <w:lang w:eastAsia="ru-RU"/>
        </w:rPr>
        <w:drawing>
          <wp:inline distT="0" distB="0" distL="0" distR="0" wp14:anchorId="43C35C48" wp14:editId="38B820EE">
            <wp:extent cx="8913787" cy="5571460"/>
            <wp:effectExtent l="0" t="0" r="1905" b="0"/>
            <wp:docPr id="1638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6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13787" cy="5571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C561E7" w:rsidRDefault="00C561E7" w:rsidP="007415D8">
      <w:pPr>
        <w:jc w:val="center"/>
      </w:pPr>
    </w:p>
    <w:p w:rsidR="00C561E7" w:rsidRPr="007415D8" w:rsidRDefault="00C561E7" w:rsidP="007415D8">
      <w:pPr>
        <w:jc w:val="center"/>
      </w:pPr>
      <w:r>
        <w:rPr>
          <w:noProof/>
          <w:lang w:eastAsia="ru-RU"/>
        </w:rPr>
        <w:drawing>
          <wp:inline distT="0" distB="0" distL="0" distR="0" wp14:anchorId="1A06252F" wp14:editId="78CD3790">
            <wp:extent cx="6507126" cy="3420521"/>
            <wp:effectExtent l="0" t="0" r="8255" b="889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7549" cy="342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3E6BBFA1" wp14:editId="46A35B3B">
            <wp:extent cx="7818027" cy="3306725"/>
            <wp:effectExtent l="0" t="0" r="0" b="825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20322" cy="3307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561E7" w:rsidRPr="007415D8" w:rsidSect="007415D8">
      <w:pgSz w:w="16838" w:h="11906" w:orient="landscape"/>
      <w:pgMar w:top="567" w:right="1134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608D2"/>
    <w:rsid w:val="001A75CF"/>
    <w:rsid w:val="004608D2"/>
    <w:rsid w:val="00496712"/>
    <w:rsid w:val="004E4DCC"/>
    <w:rsid w:val="005F587A"/>
    <w:rsid w:val="006858C8"/>
    <w:rsid w:val="007415D8"/>
    <w:rsid w:val="00BF5636"/>
    <w:rsid w:val="00C561E7"/>
    <w:rsid w:val="00EF0D6A"/>
    <w:rsid w:val="00FA65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415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415D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415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415D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26CB605D.dotm</Template>
  <TotalTime>49</TotalTime>
  <Pages>12</Pages>
  <Words>12</Words>
  <Characters>69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Подмарев Валерий Николаевич</dc:creator>
  <cp:keywords/>
  <dc:description/>
  <cp:lastModifiedBy>Подмарев Валерий Николаевич</cp:lastModifiedBy>
  <cp:revision>4</cp:revision>
  <cp:lastPrinted>2021-12-02T04:29:00Z</cp:lastPrinted>
  <dcterms:created xsi:type="dcterms:W3CDTF">2021-11-30T13:26:00Z</dcterms:created>
  <dcterms:modified xsi:type="dcterms:W3CDTF">2021-12-02T04:35:00Z</dcterms:modified>
</cp:coreProperties>
</file>